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2C297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JAKSON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D1FF944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Whitwell, North Riding of Yorkshire. Husbandman.</w:t>
      </w:r>
    </w:p>
    <w:p w14:paraId="2EAA9174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</w:p>
    <w:p w14:paraId="609ACA42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</w:p>
    <w:p w14:paraId="2D4E2BE1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de Ellerton, Abbot of </w:t>
      </w:r>
      <w:proofErr w:type="spellStart"/>
      <w:proofErr w:type="gramStart"/>
      <w:r>
        <w:rPr>
          <w:rFonts w:cs="Times New Roman"/>
          <w:szCs w:val="24"/>
        </w:rPr>
        <w:t>St.Agatha’s</w:t>
      </w:r>
      <w:proofErr w:type="spellEnd"/>
      <w:proofErr w:type="gramEnd"/>
      <w:r>
        <w:rPr>
          <w:rFonts w:cs="Times New Roman"/>
          <w:szCs w:val="24"/>
        </w:rPr>
        <w:t xml:space="preserve">, Richmond, brought a plaint of </w:t>
      </w:r>
    </w:p>
    <w:p w14:paraId="2AF631C7" w14:textId="77777777" w:rsidR="000854E4" w:rsidRPr="00993BA2" w:rsidRDefault="000854E4" w:rsidP="000854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trespass against him and seven others.</w:t>
      </w:r>
    </w:p>
    <w:p w14:paraId="41E06D5E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9D09354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</w:p>
    <w:p w14:paraId="31B0D1BC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</w:p>
    <w:p w14:paraId="676AF96E" w14:textId="77777777" w:rsidR="000854E4" w:rsidRDefault="000854E4" w:rsidP="000854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October 2023</w:t>
      </w:r>
    </w:p>
    <w:p w14:paraId="2F220A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5EF8" w14:textId="77777777" w:rsidR="000854E4" w:rsidRDefault="000854E4" w:rsidP="009139A6">
      <w:r>
        <w:separator/>
      </w:r>
    </w:p>
  </w:endnote>
  <w:endnote w:type="continuationSeparator" w:id="0">
    <w:p w14:paraId="6E584C68" w14:textId="77777777" w:rsidR="000854E4" w:rsidRDefault="000854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18B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21C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3C9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66604" w14:textId="77777777" w:rsidR="000854E4" w:rsidRDefault="000854E4" w:rsidP="009139A6">
      <w:r>
        <w:separator/>
      </w:r>
    </w:p>
  </w:footnote>
  <w:footnote w:type="continuationSeparator" w:id="0">
    <w:p w14:paraId="0C1C1462" w14:textId="77777777" w:rsidR="000854E4" w:rsidRDefault="000854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9DD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C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03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4E4"/>
    <w:rsid w:val="000666E0"/>
    <w:rsid w:val="000854E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7EAA6"/>
  <w15:chartTrackingRefBased/>
  <w15:docId w15:val="{97E04CD0-D08C-4FFE-A74A-10D0EA64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54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2023-12-14T20:11:00Z</dcterms:created>
  <dcterms:modified xsi:type="dcterms:W3CDTF">2023-12-14T20:11:00Z</dcterms:modified>
</cp:coreProperties>
</file>